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669AC" w14:textId="77777777" w:rsidR="00DE02E1" w:rsidRDefault="00DE02E1" w:rsidP="00DE0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WODWARD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5F0E7B6" w14:textId="77777777" w:rsidR="00DE02E1" w:rsidRDefault="00DE02E1" w:rsidP="00DE0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Castlemorton</w:t>
      </w:r>
      <w:proofErr w:type="spellEnd"/>
      <w:r>
        <w:rPr>
          <w:rFonts w:ascii="Times New Roman" w:hAnsi="Times New Roman" w:cs="Times New Roman"/>
        </w:rPr>
        <w:t>, Worcestershire. Husbandman.</w:t>
      </w:r>
    </w:p>
    <w:p w14:paraId="35F63777" w14:textId="77777777" w:rsidR="00DE02E1" w:rsidRDefault="00DE02E1" w:rsidP="00DE02E1">
      <w:pPr>
        <w:rPr>
          <w:rFonts w:ascii="Times New Roman" w:hAnsi="Times New Roman" w:cs="Times New Roman"/>
        </w:rPr>
      </w:pPr>
    </w:p>
    <w:p w14:paraId="41BA9DEE" w14:textId="77777777" w:rsidR="00DE02E1" w:rsidRDefault="00DE02E1" w:rsidP="00DE02E1">
      <w:pPr>
        <w:rPr>
          <w:rFonts w:ascii="Times New Roman" w:hAnsi="Times New Roman" w:cs="Times New Roman"/>
        </w:rPr>
      </w:pPr>
    </w:p>
    <w:p w14:paraId="2F499B2A" w14:textId="77777777" w:rsidR="00DE02E1" w:rsidRDefault="00DE02E1" w:rsidP="00DE0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Wolfe of Hereford(q.v.) brought a plaint of debt against him,</w:t>
      </w:r>
    </w:p>
    <w:p w14:paraId="35D25CB8" w14:textId="77777777" w:rsidR="00DE02E1" w:rsidRDefault="00DE02E1" w:rsidP="00DE0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Walle</w:t>
      </w:r>
      <w:proofErr w:type="spellEnd"/>
      <w:r>
        <w:rPr>
          <w:rFonts w:ascii="Times New Roman" w:hAnsi="Times New Roman" w:cs="Times New Roman"/>
        </w:rPr>
        <w:t xml:space="preserve"> of Norton, Gloucestershire(q.v.), David Burnham of </w:t>
      </w:r>
    </w:p>
    <w:p w14:paraId="623BDD1A" w14:textId="77777777" w:rsidR="00DE02E1" w:rsidRDefault="00DE02E1" w:rsidP="00DE0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Tewkesbury(q.v.) and John </w:t>
      </w:r>
      <w:proofErr w:type="spellStart"/>
      <w:r>
        <w:rPr>
          <w:rFonts w:ascii="Times New Roman" w:hAnsi="Times New Roman" w:cs="Times New Roman"/>
        </w:rPr>
        <w:t>Beseyes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Berrow</w:t>
      </w:r>
      <w:proofErr w:type="spellEnd"/>
      <w:r>
        <w:rPr>
          <w:rFonts w:ascii="Times New Roman" w:hAnsi="Times New Roman" w:cs="Times New Roman"/>
        </w:rPr>
        <w:t>, Worcestershire(q.v.).</w:t>
      </w:r>
    </w:p>
    <w:p w14:paraId="2D9E1B9E" w14:textId="77777777" w:rsidR="00DE02E1" w:rsidRDefault="00DE02E1" w:rsidP="00DE0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59648D4" w14:textId="77777777" w:rsidR="00DE02E1" w:rsidRDefault="00DE02E1" w:rsidP="00DE02E1">
      <w:pPr>
        <w:rPr>
          <w:rFonts w:ascii="Times New Roman" w:hAnsi="Times New Roman" w:cs="Times New Roman"/>
        </w:rPr>
      </w:pPr>
    </w:p>
    <w:p w14:paraId="1174AAFC" w14:textId="77777777" w:rsidR="00DE02E1" w:rsidRDefault="00DE02E1" w:rsidP="00DE02E1">
      <w:pPr>
        <w:rPr>
          <w:rFonts w:ascii="Times New Roman" w:hAnsi="Times New Roman" w:cs="Times New Roman"/>
        </w:rPr>
      </w:pPr>
    </w:p>
    <w:p w14:paraId="43D04157" w14:textId="77777777" w:rsidR="00DE02E1" w:rsidRDefault="00DE02E1" w:rsidP="00DE0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2019</w:t>
      </w:r>
    </w:p>
    <w:p w14:paraId="1838BD94" w14:textId="77777777" w:rsidR="006B2F86" w:rsidRPr="00E71FC3" w:rsidRDefault="00DE02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2AD86" w14:textId="77777777" w:rsidR="00DE02E1" w:rsidRDefault="00DE02E1" w:rsidP="00E71FC3">
      <w:r>
        <w:separator/>
      </w:r>
    </w:p>
  </w:endnote>
  <w:endnote w:type="continuationSeparator" w:id="0">
    <w:p w14:paraId="460F75B9" w14:textId="77777777" w:rsidR="00DE02E1" w:rsidRDefault="00DE02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7E8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D928F" w14:textId="77777777" w:rsidR="00DE02E1" w:rsidRDefault="00DE02E1" w:rsidP="00E71FC3">
      <w:r>
        <w:separator/>
      </w:r>
    </w:p>
  </w:footnote>
  <w:footnote w:type="continuationSeparator" w:id="0">
    <w:p w14:paraId="0F823FB8" w14:textId="77777777" w:rsidR="00DE02E1" w:rsidRDefault="00DE02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2E1"/>
    <w:rsid w:val="001A7C09"/>
    <w:rsid w:val="00577BD5"/>
    <w:rsid w:val="00656CBA"/>
    <w:rsid w:val="006A1F77"/>
    <w:rsid w:val="00733BE7"/>
    <w:rsid w:val="00AB52E8"/>
    <w:rsid w:val="00B16D3F"/>
    <w:rsid w:val="00BB41AC"/>
    <w:rsid w:val="00DE02E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6C89A"/>
  <w15:chartTrackingRefBased/>
  <w15:docId w15:val="{544A1418-1E3A-4055-AA02-44934F57E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2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2019-05-09T20:44:00Z</dcterms:created>
  <dcterms:modified xsi:type="dcterms:W3CDTF">2019-05-09T20:45:00Z</dcterms:modified>
</cp:coreProperties>
</file>